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FBE331" w14:textId="77777777" w:rsidR="0044237D" w:rsidRDefault="0044237D" w:rsidP="004423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Robert CHAMBERLAYNE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7747A989" w14:textId="77777777" w:rsidR="0044237D" w:rsidRDefault="0044237D" w:rsidP="004423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3FEBB3" w14:textId="77777777" w:rsidR="0044237D" w:rsidRDefault="0044237D" w:rsidP="004423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42007B" w14:textId="77777777" w:rsidR="0044237D" w:rsidRDefault="0044237D" w:rsidP="004423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1928F9" w14:textId="77777777" w:rsidR="0044237D" w:rsidRDefault="0044237D" w:rsidP="004423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Oct.1477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Rysing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Little </w:t>
      </w:r>
      <w:proofErr w:type="spellStart"/>
      <w:r>
        <w:rPr>
          <w:rFonts w:ascii="Times New Roman" w:hAnsi="Times New Roman" w:cs="Times New Roman"/>
          <w:sz w:val="24"/>
          <w:szCs w:val="24"/>
        </w:rPr>
        <w:t>Waldingfield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gifted his goods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chattels</w:t>
      </w:r>
      <w:proofErr w:type="gramEnd"/>
    </w:p>
    <w:p w14:paraId="4945E4CC" w14:textId="77777777" w:rsidR="0044237D" w:rsidRDefault="0044237D" w:rsidP="004423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him,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Carnbull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gentleman(q.v.), Thomas Denys, clerk(q.v.), and </w:t>
      </w:r>
    </w:p>
    <w:p w14:paraId="19674831" w14:textId="77777777" w:rsidR="0044237D" w:rsidRDefault="0044237D" w:rsidP="004423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Miller, gentleman(q.v.).     (C.C.R. 1476-85 p.79)</w:t>
      </w:r>
    </w:p>
    <w:p w14:paraId="2A4950BA" w14:textId="77777777" w:rsidR="0044237D" w:rsidRDefault="0044237D" w:rsidP="004423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AAA9A3" w14:textId="77777777" w:rsidR="0044237D" w:rsidRDefault="0044237D" w:rsidP="004423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3AC9A8" w14:textId="77777777" w:rsidR="0044237D" w:rsidRDefault="0044237D" w:rsidP="004423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March 2021</w:t>
      </w:r>
    </w:p>
    <w:p w14:paraId="5889816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217A9" w14:textId="77777777" w:rsidR="0044237D" w:rsidRDefault="0044237D" w:rsidP="009139A6">
      <w:r>
        <w:separator/>
      </w:r>
    </w:p>
  </w:endnote>
  <w:endnote w:type="continuationSeparator" w:id="0">
    <w:p w14:paraId="69AA1FBD" w14:textId="77777777" w:rsidR="0044237D" w:rsidRDefault="004423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96B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4239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44D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659A9" w14:textId="77777777" w:rsidR="0044237D" w:rsidRDefault="0044237D" w:rsidP="009139A6">
      <w:r>
        <w:separator/>
      </w:r>
    </w:p>
  </w:footnote>
  <w:footnote w:type="continuationSeparator" w:id="0">
    <w:p w14:paraId="6E8511B0" w14:textId="77777777" w:rsidR="0044237D" w:rsidRDefault="004423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AE2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873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417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37D"/>
    <w:rsid w:val="000666E0"/>
    <w:rsid w:val="002510B7"/>
    <w:rsid w:val="0044237D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E5FE9"/>
  <w15:chartTrackingRefBased/>
  <w15:docId w15:val="{3AEFB884-20CA-4B47-B957-E3FFD187D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2021-03-07T22:26:00Z</dcterms:created>
  <dcterms:modified xsi:type="dcterms:W3CDTF">2021-03-07T22:26:00Z</dcterms:modified>
</cp:coreProperties>
</file>